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5CED8" w14:textId="77777777" w:rsidR="00852528" w:rsidRDefault="00852528" w:rsidP="008525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WESTROPP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1401 -      )</w:t>
      </w:r>
    </w:p>
    <w:p w14:paraId="522CF787" w14:textId="77777777" w:rsidR="00852528" w:rsidRDefault="00852528" w:rsidP="00852528">
      <w:pPr>
        <w:pStyle w:val="NoSpacing"/>
        <w:rPr>
          <w:rFonts w:cs="Times New Roman"/>
          <w:szCs w:val="24"/>
        </w:rPr>
      </w:pPr>
    </w:p>
    <w:p w14:paraId="2220E5B0" w14:textId="77777777" w:rsidR="00852528" w:rsidRDefault="00852528" w:rsidP="00852528">
      <w:pPr>
        <w:pStyle w:val="NoSpacing"/>
        <w:rPr>
          <w:rFonts w:cs="Times New Roman"/>
          <w:szCs w:val="24"/>
        </w:rPr>
      </w:pPr>
    </w:p>
    <w:p w14:paraId="63185D23" w14:textId="77777777" w:rsidR="00852528" w:rsidRDefault="00852528" w:rsidP="008525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(ca.1427) Isabel Wentworth(q.v.)</w:t>
      </w:r>
    </w:p>
    <w:p w14:paraId="38B9FD81" w14:textId="77777777" w:rsidR="00852528" w:rsidRDefault="00852528" w:rsidP="008525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523F0605" w14:textId="77777777" w:rsidR="00852528" w:rsidRDefault="00852528" w:rsidP="008525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Robert(q.v.), Isabella(q.v.), John(q.v.), Joan(q.v.) and Anne(q.v.)</w:t>
      </w:r>
    </w:p>
    <w:p w14:paraId="56D6C495" w14:textId="77777777" w:rsidR="00852528" w:rsidRDefault="00852528" w:rsidP="008525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(ibid.)</w:t>
      </w:r>
    </w:p>
    <w:p w14:paraId="08406F02" w14:textId="77777777" w:rsidR="00852528" w:rsidRDefault="00852528" w:rsidP="00852528">
      <w:pPr>
        <w:pStyle w:val="NoSpacing"/>
        <w:rPr>
          <w:rFonts w:cs="Times New Roman"/>
          <w:szCs w:val="24"/>
        </w:rPr>
      </w:pPr>
    </w:p>
    <w:p w14:paraId="2AEF6244" w14:textId="77777777" w:rsidR="00852528" w:rsidRDefault="00852528" w:rsidP="00852528">
      <w:pPr>
        <w:pStyle w:val="NoSpacing"/>
        <w:rPr>
          <w:rFonts w:cs="Times New Roman"/>
          <w:szCs w:val="24"/>
        </w:rPr>
      </w:pPr>
    </w:p>
    <w:p w14:paraId="3C998992" w14:textId="77777777" w:rsidR="00852528" w:rsidRDefault="00852528" w:rsidP="008525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1401</w:t>
      </w:r>
      <w:r>
        <w:rPr>
          <w:rFonts w:cs="Times New Roman"/>
          <w:szCs w:val="24"/>
        </w:rPr>
        <w:tab/>
        <w:t>He was born in Brompton.    (ibid.)</w:t>
      </w:r>
    </w:p>
    <w:p w14:paraId="693F68B9" w14:textId="77777777" w:rsidR="00852528" w:rsidRDefault="00852528" w:rsidP="00852528">
      <w:pPr>
        <w:pStyle w:val="NoSpacing"/>
        <w:rPr>
          <w:rFonts w:cs="Times New Roman"/>
          <w:szCs w:val="24"/>
        </w:rPr>
      </w:pPr>
    </w:p>
    <w:p w14:paraId="40A1745F" w14:textId="77777777" w:rsidR="00852528" w:rsidRDefault="00852528" w:rsidP="00852528">
      <w:pPr>
        <w:pStyle w:val="NoSpacing"/>
        <w:rPr>
          <w:rFonts w:cs="Times New Roman"/>
          <w:szCs w:val="24"/>
        </w:rPr>
      </w:pPr>
    </w:p>
    <w:p w14:paraId="0CFA4153" w14:textId="77777777" w:rsidR="00852528" w:rsidRDefault="00852528" w:rsidP="008525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August 2023</w:t>
      </w:r>
    </w:p>
    <w:p w14:paraId="35B526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99BDA" w14:textId="77777777" w:rsidR="00852528" w:rsidRDefault="00852528" w:rsidP="009139A6">
      <w:r>
        <w:separator/>
      </w:r>
    </w:p>
  </w:endnote>
  <w:endnote w:type="continuationSeparator" w:id="0">
    <w:p w14:paraId="5533788F" w14:textId="77777777" w:rsidR="00852528" w:rsidRDefault="008525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2A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EEC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BD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4A7AD" w14:textId="77777777" w:rsidR="00852528" w:rsidRDefault="00852528" w:rsidP="009139A6">
      <w:r>
        <w:separator/>
      </w:r>
    </w:p>
  </w:footnote>
  <w:footnote w:type="continuationSeparator" w:id="0">
    <w:p w14:paraId="286A8A32" w14:textId="77777777" w:rsidR="00852528" w:rsidRDefault="008525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16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0EF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A49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528"/>
    <w:rsid w:val="000666E0"/>
    <w:rsid w:val="002510B7"/>
    <w:rsid w:val="005C130B"/>
    <w:rsid w:val="00826F5C"/>
    <w:rsid w:val="0085252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07A10"/>
  <w15:chartTrackingRefBased/>
  <w15:docId w15:val="{463E95F4-96C6-43F6-BC91-8B7B1E0B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2023-08-30T15:15:00Z</dcterms:created>
  <dcterms:modified xsi:type="dcterms:W3CDTF">2023-08-30T15:15:00Z</dcterms:modified>
</cp:coreProperties>
</file>